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356BB89F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 w:rsidR="009972DC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ab/>
      </w:r>
      <w:r w:rsidR="00A77946" w:rsidRPr="00A77946">
        <w:rPr>
          <w:rFonts w:cs="Arial"/>
          <w:sz w:val="24"/>
          <w:szCs w:val="24"/>
          <w:lang w:eastAsia="zh-CN"/>
        </w:rPr>
        <w:t>R4-2522652</w:t>
      </w:r>
    </w:p>
    <w:p w14:paraId="13EF885A" w14:textId="60F89BF2" w:rsidR="00537B37" w:rsidRPr="00A77946" w:rsidRDefault="009972DC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sv-SE" w:eastAsia="zh-CN"/>
        </w:rPr>
      </w:pPr>
      <w:r w:rsidRPr="00A77946">
        <w:rPr>
          <w:rFonts w:ascii="Arial" w:hAnsi="Arial" w:cs="Arial"/>
          <w:b/>
          <w:sz w:val="24"/>
          <w:szCs w:val="24"/>
          <w:lang w:val="sv-SE" w:eastAsia="zh-CN"/>
        </w:rPr>
        <w:t>Dallas, USA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 xml:space="preserve">, </w:t>
      </w:r>
      <w:r w:rsidRPr="00A77946">
        <w:rPr>
          <w:rFonts w:ascii="Arial" w:hAnsi="Arial" w:cs="Arial"/>
          <w:b/>
          <w:sz w:val="24"/>
          <w:szCs w:val="24"/>
          <w:lang w:val="sv-SE" w:eastAsia="zh-CN"/>
        </w:rPr>
        <w:t>Nov</w:t>
      </w:r>
      <w:r w:rsidR="00537B37" w:rsidRPr="00A77946">
        <w:rPr>
          <w:rFonts w:ascii="Arial" w:hAnsi="Arial" w:cs="Arial" w:hint="eastAsia"/>
          <w:b/>
          <w:sz w:val="24"/>
          <w:szCs w:val="24"/>
          <w:lang w:val="sv-SE" w:eastAsia="zh-CN"/>
        </w:rPr>
        <w:t>.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>17</w:t>
      </w:r>
      <w:r w:rsidRPr="00A77946">
        <w:rPr>
          <w:rFonts w:ascii="Arial" w:hAnsi="Arial" w:cs="Arial"/>
          <w:b/>
          <w:sz w:val="24"/>
          <w:szCs w:val="24"/>
          <w:lang w:val="sv-SE" w:eastAsia="zh-CN"/>
        </w:rPr>
        <w:t>-21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>, 2025</w:t>
      </w:r>
    </w:p>
    <w:p w14:paraId="51F19BE6" w14:textId="77777777" w:rsidR="005C44F1" w:rsidRPr="00A77946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sv-SE" w:eastAsia="zh-CN"/>
        </w:rPr>
      </w:pPr>
    </w:p>
    <w:p w14:paraId="247DAB66" w14:textId="2475EBB7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13C11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7</w:t>
      </w:r>
      <w:r w:rsidR="007F7143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.</w:t>
      </w:r>
      <w:r w:rsidR="00013C11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4</w:t>
      </w:r>
      <w:r w:rsidR="00A92EDA" w:rsidRPr="00A77946">
        <w:rPr>
          <w:rFonts w:ascii="Arial" w:eastAsiaTheme="minorEastAsia" w:hAnsi="Arial" w:cs="Arial"/>
          <w:color w:val="000000"/>
          <w:sz w:val="22"/>
          <w:lang w:val="sv-SE" w:eastAsia="zh-CN"/>
        </w:rPr>
        <w:t>.1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0C2D2369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972DC" w:rsidRPr="009972DC">
        <w:rPr>
          <w:rFonts w:ascii="Arial" w:hAnsi="Arial" w:cs="Arial"/>
          <w:color w:val="000000"/>
          <w:sz w:val="22"/>
          <w:lang w:eastAsia="zh-CN"/>
        </w:rPr>
        <w:t>WF on Rel-20 NR_RRM_Ph6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0F9A59EC" w14:textId="26BAC091" w:rsidR="00B74088" w:rsidRPr="00F8376E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4C16B427" w14:textId="6CD5F4B0" w:rsidR="00F80F75" w:rsidRDefault="00F80F75" w:rsidP="00F80F75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35406D">
        <w:rPr>
          <w:rFonts w:hint="eastAsia"/>
          <w:lang w:val="en-US" w:eastAsia="zh-CN"/>
        </w:rPr>
        <w:t>1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(e)RedCap UE enhancement</w:t>
      </w:r>
      <w:r>
        <w:rPr>
          <w:lang w:val="en-US" w:eastAsia="ja-JP"/>
        </w:rPr>
        <w:t xml:space="preserve"> requirements 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4.3.2</w:t>
      </w:r>
      <w:r>
        <w:rPr>
          <w:lang w:val="en-US" w:eastAsia="ja-JP"/>
        </w:rPr>
        <w:t>)</w:t>
      </w:r>
    </w:p>
    <w:p w14:paraId="51F2C46C" w14:textId="77777777" w:rsidR="000D6F0A" w:rsidRDefault="000D6F0A" w:rsidP="00E974D6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</w:p>
    <w:p w14:paraId="33D77E99" w14:textId="32ADD5E0" w:rsidR="00E974D6" w:rsidRDefault="00E974D6" w:rsidP="00E974D6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>
        <w:rPr>
          <w:rFonts w:eastAsia="Malgun Gothic"/>
          <w:b/>
          <w:sz w:val="21"/>
          <w:szCs w:val="21"/>
          <w:u w:val="single"/>
        </w:rPr>
        <w:t>Issue 1-1-1: HD-FDD requirement for 2Rx (e)RedCap UE with LT5</w:t>
      </w:r>
    </w:p>
    <w:p w14:paraId="6D2090DE" w14:textId="77777777" w:rsidR="00E974D6" w:rsidRDefault="00E974D6" w:rsidP="00E974D6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>Agreement:</w:t>
      </w:r>
    </w:p>
    <w:p w14:paraId="156273F6" w14:textId="77777777" w:rsidR="00E974D6" w:rsidRPr="009F2569" w:rsidRDefault="00E974D6" w:rsidP="0070389C">
      <w:pPr>
        <w:widowControl w:val="0"/>
        <w:numPr>
          <w:ilvl w:val="1"/>
          <w:numId w:val="35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sz w:val="21"/>
          <w:szCs w:val="21"/>
          <w:lang w:eastAsia="zh-CN"/>
        </w:rPr>
        <w:t xml:space="preserve">The legacy principle of 2Rx Redcap HD-FDD can be directly reused to </w:t>
      </w:r>
      <w:r w:rsidRPr="009F2569">
        <w:rPr>
          <w:rFonts w:eastAsia="Malgun Gothic"/>
          <w:sz w:val="21"/>
          <w:szCs w:val="21"/>
          <w:lang w:eastAsia="zh-CN"/>
        </w:rPr>
        <w:t xml:space="preserve">HD-FDD </w:t>
      </w:r>
      <w:r w:rsidRPr="009F2569">
        <w:rPr>
          <w:rFonts w:eastAsia="DengXian"/>
          <w:sz w:val="21"/>
          <w:szCs w:val="21"/>
          <w:lang w:eastAsia="zh-CN"/>
        </w:rPr>
        <w:t xml:space="preserve">requirement for </w:t>
      </w:r>
      <w:r w:rsidRPr="009F2569">
        <w:rPr>
          <w:rFonts w:eastAsia="Malgun Gothic"/>
          <w:sz w:val="21"/>
          <w:szCs w:val="21"/>
          <w:lang w:eastAsia="zh-CN"/>
        </w:rPr>
        <w:t xml:space="preserve">2Rx </w:t>
      </w:r>
      <w:r w:rsidRPr="009F2569">
        <w:rPr>
          <w:rFonts w:eastAsia="DengXian"/>
          <w:sz w:val="21"/>
          <w:szCs w:val="21"/>
          <w:lang w:eastAsia="zh-CN"/>
        </w:rPr>
        <w:t>(e)</w:t>
      </w:r>
      <w:r w:rsidRPr="009F2569">
        <w:rPr>
          <w:rFonts w:eastAsia="Malgun Gothic"/>
          <w:sz w:val="21"/>
          <w:szCs w:val="21"/>
          <w:lang w:eastAsia="zh-CN"/>
        </w:rPr>
        <w:t>RedCap</w:t>
      </w:r>
      <w:r w:rsidRPr="009F2569">
        <w:rPr>
          <w:rFonts w:eastAsia="DengXian"/>
          <w:sz w:val="21"/>
          <w:szCs w:val="21"/>
          <w:lang w:eastAsia="zh-CN"/>
        </w:rPr>
        <w:t xml:space="preserve"> with LT5.</w:t>
      </w:r>
    </w:p>
    <w:p w14:paraId="41BEC2D3" w14:textId="77777777" w:rsidR="00E974D6" w:rsidRPr="007F2FAE" w:rsidRDefault="00E974D6" w:rsidP="00E974D6">
      <w:pPr>
        <w:rPr>
          <w:lang w:eastAsia="ja-JP"/>
        </w:rPr>
      </w:pPr>
    </w:p>
    <w:p w14:paraId="4BCA2381" w14:textId="0AD55E0C" w:rsidR="007F2FAE" w:rsidRDefault="007F2FAE" w:rsidP="007F2FAE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en-GB"/>
        </w:rPr>
      </w:pPr>
      <w:r>
        <w:rPr>
          <w:rFonts w:eastAsia="Malgun Gothic"/>
          <w:b/>
          <w:sz w:val="21"/>
          <w:szCs w:val="21"/>
          <w:u w:val="single"/>
        </w:rPr>
        <w:t>Issue 1-1-2: RLM/BFD impact of LT5 for 1Rx (e)RedCap UE</w:t>
      </w:r>
    </w:p>
    <w:p w14:paraId="7BAEB62B" w14:textId="77777777" w:rsidR="007F2FAE" w:rsidRDefault="007F2FAE" w:rsidP="007F2FAE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788F7D9D" w14:textId="74DAAAC1" w:rsidR="007F2FAE" w:rsidRPr="00673934" w:rsidRDefault="007F2FAE" w:rsidP="00673934">
      <w:pPr>
        <w:widowControl w:val="0"/>
        <w:numPr>
          <w:ilvl w:val="1"/>
          <w:numId w:val="35"/>
        </w:numPr>
        <w:autoSpaceDN w:val="0"/>
        <w:snapToGrid w:val="0"/>
        <w:spacing w:after="120"/>
        <w:jc w:val="both"/>
        <w:rPr>
          <w:rFonts w:eastAsia="DengXian"/>
          <w:sz w:val="21"/>
          <w:szCs w:val="21"/>
          <w:lang w:eastAsia="zh-CN"/>
        </w:rPr>
      </w:pPr>
      <w:r w:rsidRPr="009F2569">
        <w:rPr>
          <w:rFonts w:eastAsia="DengXian"/>
          <w:sz w:val="21"/>
          <w:szCs w:val="21"/>
          <w:lang w:eastAsia="zh-CN"/>
        </w:rPr>
        <w:t>Hypothetical PDCCH</w:t>
      </w:r>
      <w:r w:rsidRPr="009F2569">
        <w:rPr>
          <w:sz w:val="21"/>
          <w:szCs w:val="21"/>
          <w:lang w:eastAsia="zh-CN"/>
        </w:rPr>
        <w:t xml:space="preserve"> </w:t>
      </w:r>
      <w:r w:rsidRPr="009F2569">
        <w:rPr>
          <w:rFonts w:eastAsia="DengXian"/>
          <w:sz w:val="21"/>
          <w:szCs w:val="21"/>
          <w:lang w:eastAsia="zh-CN"/>
        </w:rPr>
        <w:t>transmission parameters</w:t>
      </w:r>
      <w:r w:rsidR="00673934">
        <w:rPr>
          <w:rFonts w:eastAsia="DengXian"/>
          <w:sz w:val="21"/>
          <w:szCs w:val="21"/>
          <w:lang w:eastAsia="zh-CN"/>
        </w:rPr>
        <w:t xml:space="preserve"> </w:t>
      </w:r>
      <w:r w:rsidR="00673934" w:rsidRPr="00673934">
        <w:rPr>
          <w:rFonts w:eastAsia="DengXian"/>
          <w:sz w:val="21"/>
          <w:szCs w:val="21"/>
          <w:lang w:eastAsia="zh-CN"/>
        </w:rPr>
        <w:t xml:space="preserve">for </w:t>
      </w:r>
      <w:r w:rsidR="0043222D">
        <w:rPr>
          <w:rFonts w:eastAsia="DengXian"/>
          <w:sz w:val="21"/>
          <w:szCs w:val="21"/>
          <w:lang w:eastAsia="zh-CN"/>
        </w:rPr>
        <w:t xml:space="preserve">RLM </w:t>
      </w:r>
      <w:r w:rsidR="00673934" w:rsidRPr="00673934">
        <w:rPr>
          <w:rFonts w:eastAsia="DengXian"/>
          <w:sz w:val="21"/>
          <w:szCs w:val="21"/>
          <w:lang w:eastAsia="zh-CN"/>
        </w:rPr>
        <w:t>out-of-sync evaluation</w:t>
      </w:r>
      <w:r w:rsidRPr="00673934">
        <w:rPr>
          <w:rFonts w:eastAsia="DengXian"/>
          <w:sz w:val="21"/>
          <w:szCs w:val="21"/>
          <w:lang w:eastAsia="zh-CN"/>
        </w:rPr>
        <w:t xml:space="preserve"> for </w:t>
      </w:r>
      <w:r w:rsidRPr="00673934">
        <w:rPr>
          <w:rFonts w:eastAsia="Malgun Gothic"/>
          <w:sz w:val="21"/>
          <w:szCs w:val="21"/>
          <w:lang w:eastAsia="zh-CN"/>
        </w:rPr>
        <w:t xml:space="preserve">1Rx </w:t>
      </w:r>
      <w:r w:rsidRPr="00673934">
        <w:rPr>
          <w:rFonts w:eastAsia="Malgun Gothic"/>
          <w:sz w:val="21"/>
          <w:szCs w:val="21"/>
          <w:u w:val="single"/>
          <w:lang w:eastAsia="zh-CN"/>
        </w:rPr>
        <w:t xml:space="preserve">LT5 </w:t>
      </w:r>
      <w:r w:rsidRPr="00673934">
        <w:rPr>
          <w:rFonts w:eastAsia="DengXian"/>
          <w:sz w:val="21"/>
          <w:szCs w:val="21"/>
          <w:lang w:eastAsia="zh-CN"/>
        </w:rPr>
        <w:t>(e)</w:t>
      </w:r>
      <w:r w:rsidRPr="00673934">
        <w:rPr>
          <w:rFonts w:eastAsia="Malgun Gothic"/>
          <w:sz w:val="21"/>
          <w:szCs w:val="21"/>
          <w:lang w:eastAsia="zh-CN"/>
        </w:rPr>
        <w:t>RedCap UE</w:t>
      </w:r>
    </w:p>
    <w:p w14:paraId="33D2E2C0" w14:textId="77777777" w:rsidR="007F2FAE" w:rsidRPr="009F2569" w:rsidRDefault="007F2FAE" w:rsidP="0070389C">
      <w:pPr>
        <w:widowControl w:val="0"/>
        <w:numPr>
          <w:ilvl w:val="2"/>
          <w:numId w:val="35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DengXian"/>
          <w:sz w:val="21"/>
          <w:szCs w:val="21"/>
          <w:lang w:eastAsia="zh-CN"/>
        </w:rPr>
        <w:t xml:space="preserve">The number of Control OFDM symbols = 3, </w:t>
      </w:r>
      <w:r w:rsidRPr="009F2569">
        <w:rPr>
          <w:rFonts w:eastAsia="DengXian"/>
          <w:sz w:val="21"/>
          <w:szCs w:val="21"/>
          <w:lang w:val="en-US" w:eastAsia="zh-CN"/>
        </w:rPr>
        <w:t>A</w:t>
      </w:r>
      <w:r w:rsidRPr="009F2569">
        <w:rPr>
          <w:rFonts w:eastAsia="Malgun Gothic"/>
          <w:sz w:val="21"/>
          <w:szCs w:val="21"/>
          <w:lang w:val="en-US" w:eastAsia="zh-CN"/>
        </w:rPr>
        <w:t xml:space="preserve">ggregation </w:t>
      </w:r>
      <w:r w:rsidRPr="009F2569">
        <w:rPr>
          <w:rFonts w:eastAsia="DengXian"/>
          <w:sz w:val="21"/>
          <w:szCs w:val="21"/>
          <w:lang w:val="en-US" w:eastAsia="zh-CN"/>
        </w:rPr>
        <w:t>L</w:t>
      </w:r>
      <w:r w:rsidRPr="009F2569">
        <w:rPr>
          <w:rFonts w:eastAsia="Malgun Gothic"/>
          <w:sz w:val="21"/>
          <w:szCs w:val="21"/>
          <w:lang w:val="en-US" w:eastAsia="zh-CN"/>
        </w:rPr>
        <w:t>evel</w:t>
      </w:r>
      <w:r w:rsidRPr="009F2569">
        <w:rPr>
          <w:rFonts w:eastAsia="DengXian"/>
          <w:sz w:val="21"/>
          <w:szCs w:val="21"/>
          <w:lang w:val="en-US" w:eastAsia="zh-CN"/>
        </w:rPr>
        <w:t xml:space="preserve"> = 8</w:t>
      </w:r>
    </w:p>
    <w:p w14:paraId="3C51BD30" w14:textId="77777777" w:rsidR="007F2FAE" w:rsidRDefault="007F2FAE" w:rsidP="007F2FAE">
      <w:pPr>
        <w:snapToGrid w:val="0"/>
        <w:spacing w:after="120"/>
        <w:rPr>
          <w:rFonts w:eastAsia="Malgun Gothic"/>
          <w:sz w:val="21"/>
          <w:szCs w:val="21"/>
          <w:u w:val="single"/>
          <w:lang w:eastAsia="en-GB"/>
        </w:rPr>
      </w:pPr>
    </w:p>
    <w:p w14:paraId="2F01979C" w14:textId="77777777" w:rsidR="00EA211B" w:rsidRPr="00EA211B" w:rsidRDefault="00EA211B" w:rsidP="00EA211B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en-GB"/>
        </w:rPr>
      </w:pPr>
      <w:r w:rsidRPr="00EA211B">
        <w:rPr>
          <w:rFonts w:eastAsia="Malgun Gothic"/>
          <w:b/>
          <w:sz w:val="21"/>
          <w:szCs w:val="21"/>
          <w:u w:val="single"/>
          <w:lang w:eastAsia="en-GB"/>
        </w:rPr>
        <w:t>Issue 1-1-3: Soft combining receiver for 1Rx (e)RedCap UE</w:t>
      </w:r>
    </w:p>
    <w:p w14:paraId="6B221583" w14:textId="77777777" w:rsidR="00EA211B" w:rsidRPr="0006017A" w:rsidRDefault="00EA211B" w:rsidP="0006017A">
      <w:pPr>
        <w:snapToGrid w:val="0"/>
        <w:spacing w:after="120"/>
        <w:rPr>
          <w:rFonts w:eastAsia="Malgun Gothic"/>
          <w:sz w:val="21"/>
          <w:szCs w:val="21"/>
          <w:lang w:eastAsia="en-GB"/>
        </w:rPr>
      </w:pPr>
      <w:r w:rsidRPr="0006017A">
        <w:rPr>
          <w:rFonts w:eastAsia="Malgun Gothic"/>
          <w:sz w:val="21"/>
          <w:szCs w:val="21"/>
          <w:lang w:eastAsia="en-GB"/>
        </w:rPr>
        <w:t>Proposals</w:t>
      </w:r>
    </w:p>
    <w:p w14:paraId="3CA8A01A" w14:textId="6966391A" w:rsidR="00EA211B" w:rsidRPr="0006017A" w:rsidRDefault="00EA211B" w:rsidP="009F2569">
      <w:pPr>
        <w:numPr>
          <w:ilvl w:val="1"/>
          <w:numId w:val="35"/>
        </w:numPr>
        <w:snapToGrid w:val="0"/>
        <w:spacing w:after="120"/>
        <w:rPr>
          <w:rFonts w:eastAsia="Malgun Gothic"/>
          <w:sz w:val="21"/>
          <w:szCs w:val="21"/>
          <w:lang w:eastAsia="en-GB"/>
        </w:rPr>
      </w:pPr>
      <w:r w:rsidRPr="0006017A">
        <w:rPr>
          <w:rFonts w:eastAsia="Malgun Gothic"/>
          <w:sz w:val="21"/>
          <w:szCs w:val="21"/>
          <w:lang w:val="en-US" w:eastAsia="en-GB"/>
        </w:rPr>
        <w:t>Option 1:</w:t>
      </w:r>
      <w:r w:rsidR="000D6F0A" w:rsidRPr="0006017A">
        <w:rPr>
          <w:rFonts w:eastAsia="Malgun Gothic"/>
          <w:sz w:val="21"/>
          <w:szCs w:val="21"/>
          <w:lang w:val="en-US" w:eastAsia="en-GB"/>
        </w:rPr>
        <w:t xml:space="preserve"> </w:t>
      </w:r>
      <w:r w:rsidRPr="0006017A">
        <w:rPr>
          <w:rFonts w:eastAsia="Malgun Gothic"/>
          <w:sz w:val="21"/>
          <w:szCs w:val="21"/>
          <w:lang w:eastAsia="en-GB"/>
        </w:rPr>
        <w:t>Soft combining for 1 Rx UE should be investigated via simulations.</w:t>
      </w:r>
    </w:p>
    <w:p w14:paraId="2C12DB77" w14:textId="69DAAC72" w:rsidR="00EA211B" w:rsidRPr="0006017A" w:rsidRDefault="00EA211B" w:rsidP="00EA211B">
      <w:pPr>
        <w:numPr>
          <w:ilvl w:val="1"/>
          <w:numId w:val="35"/>
        </w:numPr>
        <w:snapToGrid w:val="0"/>
        <w:spacing w:after="120"/>
        <w:rPr>
          <w:rFonts w:eastAsia="Malgun Gothic"/>
          <w:sz w:val="21"/>
          <w:szCs w:val="21"/>
          <w:lang w:eastAsia="en-GB"/>
        </w:rPr>
      </w:pPr>
      <w:r w:rsidRPr="0006017A">
        <w:rPr>
          <w:rFonts w:eastAsia="Malgun Gothic"/>
          <w:sz w:val="21"/>
          <w:szCs w:val="21"/>
          <w:lang w:eastAsia="en-GB"/>
        </w:rPr>
        <w:t>Option 2: Not consider soft combining</w:t>
      </w:r>
    </w:p>
    <w:p w14:paraId="7DEAC617" w14:textId="77777777" w:rsidR="00E974D6" w:rsidRDefault="00E974D6" w:rsidP="007F2FAE">
      <w:pPr>
        <w:snapToGrid w:val="0"/>
        <w:spacing w:after="120"/>
        <w:rPr>
          <w:rFonts w:eastAsia="Malgun Gothic"/>
          <w:sz w:val="21"/>
          <w:szCs w:val="21"/>
          <w:u w:val="single"/>
          <w:lang w:eastAsia="en-GB"/>
        </w:rPr>
      </w:pPr>
    </w:p>
    <w:p w14:paraId="26D3A152" w14:textId="77777777" w:rsidR="007F2FAE" w:rsidRDefault="007F2FAE" w:rsidP="007F2FAE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>
        <w:rPr>
          <w:rFonts w:eastAsia="Malgun Gothic"/>
          <w:b/>
          <w:sz w:val="21"/>
          <w:szCs w:val="21"/>
          <w:u w:val="single"/>
        </w:rPr>
        <w:t>Issue 2-2-2: Entry and exit criteria, singling indication for RLM/BFD relaxation</w:t>
      </w:r>
    </w:p>
    <w:p w14:paraId="50460ABC" w14:textId="77777777" w:rsidR="007F2FAE" w:rsidRDefault="007F2FAE" w:rsidP="007F2FAE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>Agreement:</w:t>
      </w:r>
    </w:p>
    <w:p w14:paraId="2A169BED" w14:textId="77777777" w:rsidR="007F2FAE" w:rsidRPr="009F2569" w:rsidRDefault="007F2FAE" w:rsidP="0070389C">
      <w:pPr>
        <w:widowControl w:val="0"/>
        <w:numPr>
          <w:ilvl w:val="1"/>
          <w:numId w:val="35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DengXian"/>
          <w:iCs/>
          <w:sz w:val="21"/>
          <w:szCs w:val="21"/>
          <w:lang w:eastAsia="zh-CN"/>
        </w:rPr>
        <w:t xml:space="preserve">Re-use the </w:t>
      </w:r>
      <w:r w:rsidRPr="009F2569">
        <w:rPr>
          <w:sz w:val="21"/>
          <w:szCs w:val="21"/>
          <w:lang w:eastAsia="zh-CN"/>
        </w:rPr>
        <w:t xml:space="preserve">Good Serving cell quality and Low mobility </w:t>
      </w:r>
      <w:r w:rsidRPr="009F2569">
        <w:rPr>
          <w:rFonts w:eastAsia="DengXian"/>
          <w:iCs/>
          <w:sz w:val="21"/>
          <w:szCs w:val="21"/>
          <w:lang w:eastAsia="zh-CN"/>
        </w:rPr>
        <w:t xml:space="preserve">criteria and </w:t>
      </w:r>
      <w:proofErr w:type="spellStart"/>
      <w:r w:rsidRPr="009F2569">
        <w:rPr>
          <w:rFonts w:eastAsia="DengXian"/>
          <w:iCs/>
          <w:sz w:val="21"/>
          <w:szCs w:val="21"/>
          <w:lang w:eastAsia="zh-CN"/>
        </w:rPr>
        <w:t>signaling</w:t>
      </w:r>
      <w:proofErr w:type="spellEnd"/>
      <w:r w:rsidRPr="009F2569">
        <w:rPr>
          <w:rFonts w:eastAsia="DengXian"/>
          <w:iCs/>
          <w:sz w:val="21"/>
          <w:szCs w:val="21"/>
          <w:lang w:eastAsia="zh-CN"/>
        </w:rPr>
        <w:t xml:space="preserve"> defined in Rel-17 RLM/BFD relaxation</w:t>
      </w:r>
    </w:p>
    <w:p w14:paraId="40688D78" w14:textId="77777777" w:rsidR="007F2FAE" w:rsidRPr="009F2569" w:rsidRDefault="007F2FAE" w:rsidP="0070389C">
      <w:pPr>
        <w:widowControl w:val="0"/>
        <w:numPr>
          <w:ilvl w:val="1"/>
          <w:numId w:val="35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DengXian"/>
          <w:iCs/>
          <w:sz w:val="21"/>
          <w:szCs w:val="21"/>
          <w:lang w:eastAsia="zh-CN"/>
        </w:rPr>
        <w:t>Reuse the condition defined in Rel-17 RLM/BFD relaxation</w:t>
      </w:r>
    </w:p>
    <w:p w14:paraId="0607FB2E" w14:textId="77777777" w:rsidR="007F2FAE" w:rsidRPr="009F2569" w:rsidRDefault="007F2FAE" w:rsidP="0070389C">
      <w:pPr>
        <w:widowControl w:val="0"/>
        <w:numPr>
          <w:ilvl w:val="1"/>
          <w:numId w:val="35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9F2569">
        <w:rPr>
          <w:rFonts w:eastAsia="DengXian"/>
          <w:iCs/>
          <w:sz w:val="21"/>
          <w:szCs w:val="21"/>
          <w:lang w:eastAsia="zh-CN"/>
        </w:rPr>
        <w:t xml:space="preserve">No new criteria and no new signalling </w:t>
      </w:r>
      <w:r w:rsidRPr="009F2569">
        <w:rPr>
          <w:rFonts w:eastAsia="DengXian"/>
          <w:iCs/>
          <w:sz w:val="21"/>
          <w:szCs w:val="21"/>
          <w:u w:val="single"/>
          <w:lang w:eastAsia="zh-CN"/>
        </w:rPr>
        <w:t>on the criteria</w:t>
      </w:r>
      <w:r w:rsidRPr="009F2569">
        <w:rPr>
          <w:rFonts w:eastAsia="DengXian"/>
          <w:iCs/>
          <w:sz w:val="21"/>
          <w:szCs w:val="21"/>
          <w:lang w:eastAsia="zh-CN"/>
        </w:rPr>
        <w:t xml:space="preserve"> are expected.</w:t>
      </w:r>
    </w:p>
    <w:p w14:paraId="49DEFE7A" w14:textId="77777777" w:rsidR="00E974D6" w:rsidRDefault="00E974D6" w:rsidP="007F2FAE">
      <w:pPr>
        <w:snapToGrid w:val="0"/>
        <w:spacing w:after="120"/>
        <w:rPr>
          <w:sz w:val="21"/>
          <w:szCs w:val="21"/>
          <w:lang w:eastAsia="zh-CN"/>
        </w:rPr>
      </w:pPr>
    </w:p>
    <w:p w14:paraId="3FF08720" w14:textId="77777777" w:rsidR="007F2FAE" w:rsidRDefault="007F2FAE" w:rsidP="007F2FAE">
      <w:pPr>
        <w:snapToGrid w:val="0"/>
        <w:spacing w:after="120"/>
        <w:rPr>
          <w:b/>
          <w:sz w:val="21"/>
          <w:szCs w:val="21"/>
          <w:u w:val="single"/>
          <w:lang w:eastAsia="en-GB"/>
        </w:rPr>
      </w:pPr>
      <w:r>
        <w:rPr>
          <w:b/>
          <w:sz w:val="21"/>
          <w:szCs w:val="21"/>
          <w:u w:val="single"/>
        </w:rPr>
        <w:t>Issue 2-2-1: Relaxed RLM/BFD for 1Rx (e)RedCap UE</w:t>
      </w:r>
    </w:p>
    <w:p w14:paraId="23098DB2" w14:textId="77777777" w:rsidR="007F2FAE" w:rsidRPr="009F2569" w:rsidRDefault="007F2FAE" w:rsidP="0006017A">
      <w:pPr>
        <w:widowControl w:val="0"/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  <w:lang w:eastAsia="en-GB"/>
        </w:rPr>
      </w:pPr>
      <w:r w:rsidRPr="009F2569">
        <w:rPr>
          <w:rFonts w:eastAsia="Malgun Gothic"/>
          <w:sz w:val="21"/>
          <w:szCs w:val="21"/>
        </w:rPr>
        <w:t xml:space="preserve">RAN4 to further discuss </w:t>
      </w:r>
      <w:proofErr w:type="spellStart"/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Evaluate_out_SSB_Relax</w:t>
      </w:r>
      <w:proofErr w:type="spellEnd"/>
      <w:r w:rsidRPr="009F2569">
        <w:rPr>
          <w:rFonts w:eastAsia="Malgun Gothic"/>
          <w:sz w:val="21"/>
          <w:szCs w:val="21"/>
          <w:vertAlign w:val="subscript"/>
        </w:rPr>
        <w:t xml:space="preserve"> </w:t>
      </w:r>
      <w:r w:rsidRPr="009F2569">
        <w:rPr>
          <w:rFonts w:eastAsia="Malgun Gothic"/>
          <w:sz w:val="21"/>
          <w:szCs w:val="21"/>
        </w:rPr>
        <w:t xml:space="preserve">for </w:t>
      </w:r>
      <w:r w:rsidRPr="009F2569">
        <w:rPr>
          <w:sz w:val="21"/>
          <w:szCs w:val="21"/>
        </w:rPr>
        <w:t>RLM/BFD relaxation of 1Rx (e)RedCap</w:t>
      </w:r>
    </w:p>
    <w:p w14:paraId="408DA4D4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rFonts w:eastAsia="Malgun Gothic"/>
          <w:sz w:val="21"/>
          <w:szCs w:val="21"/>
          <w:lang w:val="en-US"/>
        </w:rPr>
        <w:t>Option 1: K1 = 4 for 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>) ≤40ms and K1 = 2 for 40ms&lt;Max(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 xml:space="preserve">) ≤80ms(legacy 2Rx </w:t>
      </w:r>
      <w:r w:rsidRPr="009F2569">
        <w:rPr>
          <w:sz w:val="21"/>
          <w:szCs w:val="21"/>
        </w:rPr>
        <w:t>RLM/BFD relaxation</w:t>
      </w:r>
      <w:r w:rsidRPr="009F2569">
        <w:rPr>
          <w:rFonts w:eastAsia="Malgun Gothic"/>
          <w:sz w:val="21"/>
          <w:szCs w:val="21"/>
          <w:lang w:val="en-US"/>
        </w:rPr>
        <w:t>)</w:t>
      </w:r>
    </w:p>
    <w:p w14:paraId="14F93794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rFonts w:eastAsia="Malgun Gothic"/>
          <w:sz w:val="21"/>
          <w:szCs w:val="21"/>
          <w:lang w:val="en-US"/>
        </w:rPr>
        <w:t>Option 2: K1 = 2 for 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>) ≤40ms and K1 = 1.5 for 40ms&lt;Max(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>) ≤80ms</w:t>
      </w:r>
    </w:p>
    <w:p w14:paraId="37D5E515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rFonts w:eastAsia="Malgun Gothic"/>
          <w:sz w:val="21"/>
          <w:szCs w:val="21"/>
          <w:lang w:val="en-US"/>
        </w:rPr>
        <w:lastRenderedPageBreak/>
        <w:t>Option 3: K1 = 2 for 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>) ≤40ms</w:t>
      </w:r>
    </w:p>
    <w:p w14:paraId="23C238F0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rFonts w:eastAsia="Malgun Gothic"/>
          <w:sz w:val="21"/>
          <w:szCs w:val="21"/>
          <w:lang w:val="en-US"/>
        </w:rPr>
        <w:t>Option 4: K1 = 4 for Max(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DRX</w:t>
      </w:r>
      <w:r w:rsidRPr="009F2569">
        <w:rPr>
          <w:rFonts w:eastAsia="MS Mincho"/>
          <w:sz w:val="21"/>
          <w:szCs w:val="21"/>
        </w:rPr>
        <w:t>,</w:t>
      </w:r>
      <w:r w:rsidRPr="009F2569">
        <w:rPr>
          <w:rFonts w:eastAsia="Malgun Gothic"/>
          <w:sz w:val="21"/>
          <w:szCs w:val="21"/>
        </w:rPr>
        <w:t xml:space="preserve"> </w:t>
      </w:r>
      <w:r w:rsidRPr="009F2569">
        <w:rPr>
          <w:rFonts w:eastAsia="MS Mincho"/>
          <w:sz w:val="21"/>
          <w:szCs w:val="21"/>
        </w:rPr>
        <w:t>T</w:t>
      </w:r>
      <w:r w:rsidRPr="009F2569">
        <w:rPr>
          <w:rFonts w:eastAsia="MS Mincho"/>
          <w:sz w:val="21"/>
          <w:szCs w:val="21"/>
          <w:vertAlign w:val="subscript"/>
        </w:rPr>
        <w:t>SSB</w:t>
      </w:r>
      <w:r w:rsidRPr="009F2569">
        <w:rPr>
          <w:rFonts w:eastAsia="Malgun Gothic"/>
          <w:sz w:val="21"/>
          <w:szCs w:val="21"/>
          <w:lang w:val="en-US"/>
        </w:rPr>
        <w:t>) ≤40ms</w:t>
      </w:r>
    </w:p>
    <w:p w14:paraId="6D0F0EA6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rFonts w:eastAsia="Malgun Gothic"/>
          <w:sz w:val="21"/>
          <w:szCs w:val="21"/>
          <w:lang w:val="en-US"/>
        </w:rPr>
        <w:t xml:space="preserve">Option 5: No relaxation is defined for </w:t>
      </w:r>
      <w:r w:rsidRPr="009F2569">
        <w:rPr>
          <w:sz w:val="21"/>
          <w:szCs w:val="21"/>
        </w:rPr>
        <w:t>1Rx (e)RedCap</w:t>
      </w:r>
    </w:p>
    <w:p w14:paraId="75B1F0BC" w14:textId="77777777" w:rsidR="007F2FAE" w:rsidRPr="009F2569" w:rsidRDefault="007F2FAE" w:rsidP="0006017A">
      <w:pPr>
        <w:widowControl w:val="0"/>
        <w:numPr>
          <w:ilvl w:val="1"/>
          <w:numId w:val="35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</w:rPr>
      </w:pPr>
      <w:r w:rsidRPr="009F2569">
        <w:rPr>
          <w:sz w:val="21"/>
          <w:szCs w:val="21"/>
        </w:rPr>
        <w:t>Other options are not precluded</w:t>
      </w:r>
    </w:p>
    <w:p w14:paraId="466D5502" w14:textId="77777777" w:rsidR="007F2FAE" w:rsidRDefault="007F2FAE" w:rsidP="007F2FAE">
      <w:pPr>
        <w:tabs>
          <w:tab w:val="left" w:pos="1440"/>
        </w:tabs>
        <w:snapToGrid w:val="0"/>
        <w:spacing w:after="120"/>
        <w:rPr>
          <w:sz w:val="21"/>
          <w:szCs w:val="21"/>
        </w:rPr>
      </w:pPr>
    </w:p>
    <w:sectPr w:rsidR="007F2FA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1703" w14:textId="77777777" w:rsidR="000E5FD1" w:rsidRDefault="000E5FD1">
      <w:pPr>
        <w:spacing w:after="0"/>
      </w:pPr>
      <w:r>
        <w:separator/>
      </w:r>
    </w:p>
  </w:endnote>
  <w:endnote w:type="continuationSeparator" w:id="0">
    <w:p w14:paraId="0C22B127" w14:textId="77777777" w:rsidR="000E5FD1" w:rsidRDefault="000E5FD1">
      <w:pPr>
        <w:spacing w:after="0"/>
      </w:pPr>
      <w:r>
        <w:continuationSeparator/>
      </w:r>
    </w:p>
  </w:endnote>
  <w:endnote w:type="continuationNotice" w:id="1">
    <w:p w14:paraId="65F7D1E5" w14:textId="77777777" w:rsidR="000E5FD1" w:rsidRDefault="000E5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D1541" w14:textId="77777777" w:rsidR="000E5FD1" w:rsidRDefault="000E5FD1">
      <w:pPr>
        <w:spacing w:after="0"/>
      </w:pPr>
      <w:r>
        <w:separator/>
      </w:r>
    </w:p>
  </w:footnote>
  <w:footnote w:type="continuationSeparator" w:id="0">
    <w:p w14:paraId="2A930F6F" w14:textId="77777777" w:rsidR="000E5FD1" w:rsidRDefault="000E5FD1">
      <w:pPr>
        <w:spacing w:after="0"/>
      </w:pPr>
      <w:r>
        <w:continuationSeparator/>
      </w:r>
    </w:p>
  </w:footnote>
  <w:footnote w:type="continuationNotice" w:id="1">
    <w:p w14:paraId="05B53031" w14:textId="77777777" w:rsidR="000E5FD1" w:rsidRDefault="000E5F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E32353D"/>
    <w:multiLevelType w:val="hybridMultilevel"/>
    <w:tmpl w:val="7F7C27E2"/>
    <w:lvl w:ilvl="0" w:tplc="1A48A80C">
      <w:start w:val="2"/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6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756710076">
    <w:abstractNumId w:val="15"/>
  </w:num>
  <w:num w:numId="2" w16cid:durableId="3801298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7"/>
  </w:num>
  <w:num w:numId="5" w16cid:durableId="2031834297">
    <w:abstractNumId w:val="12"/>
  </w:num>
  <w:num w:numId="6" w16cid:durableId="1680810205">
    <w:abstractNumId w:val="22"/>
  </w:num>
  <w:num w:numId="7" w16cid:durableId="1824202900">
    <w:abstractNumId w:val="17"/>
  </w:num>
  <w:num w:numId="8" w16cid:durableId="290720220">
    <w:abstractNumId w:val="11"/>
  </w:num>
  <w:num w:numId="9" w16cid:durableId="1996831738">
    <w:abstractNumId w:val="21"/>
  </w:num>
  <w:num w:numId="10" w16cid:durableId="536283136">
    <w:abstractNumId w:val="19"/>
  </w:num>
  <w:num w:numId="11" w16cid:durableId="1219316865">
    <w:abstractNumId w:val="18"/>
  </w:num>
  <w:num w:numId="12" w16cid:durableId="1079207226">
    <w:abstractNumId w:val="16"/>
  </w:num>
  <w:num w:numId="13" w16cid:durableId="1084761404">
    <w:abstractNumId w:val="0"/>
  </w:num>
  <w:num w:numId="14" w16cid:durableId="473058815">
    <w:abstractNumId w:val="15"/>
  </w:num>
  <w:num w:numId="15" w16cid:durableId="848252130">
    <w:abstractNumId w:val="15"/>
  </w:num>
  <w:num w:numId="16" w16cid:durableId="982736275">
    <w:abstractNumId w:val="6"/>
  </w:num>
  <w:num w:numId="17" w16cid:durableId="1790737161">
    <w:abstractNumId w:val="1"/>
  </w:num>
  <w:num w:numId="18" w16cid:durableId="478503864">
    <w:abstractNumId w:val="3"/>
  </w:num>
  <w:num w:numId="19" w16cid:durableId="446706293">
    <w:abstractNumId w:val="27"/>
  </w:num>
  <w:num w:numId="20" w16cid:durableId="429550336">
    <w:abstractNumId w:val="15"/>
  </w:num>
  <w:num w:numId="21" w16cid:durableId="2025813830">
    <w:abstractNumId w:val="2"/>
  </w:num>
  <w:num w:numId="22" w16cid:durableId="741951527">
    <w:abstractNumId w:val="7"/>
  </w:num>
  <w:num w:numId="23" w16cid:durableId="2050032618">
    <w:abstractNumId w:val="23"/>
  </w:num>
  <w:num w:numId="24" w16cid:durableId="680081471">
    <w:abstractNumId w:val="13"/>
  </w:num>
  <w:num w:numId="25" w16cid:durableId="331371523">
    <w:abstractNumId w:val="14"/>
  </w:num>
  <w:num w:numId="26" w16cid:durableId="1421024503">
    <w:abstractNumId w:val="10"/>
  </w:num>
  <w:num w:numId="27" w16cid:durableId="625963971">
    <w:abstractNumId w:val="26"/>
  </w:num>
  <w:num w:numId="28" w16cid:durableId="1560096331">
    <w:abstractNumId w:val="8"/>
  </w:num>
  <w:num w:numId="29" w16cid:durableId="1788891566">
    <w:abstractNumId w:val="4"/>
  </w:num>
  <w:num w:numId="30" w16cid:durableId="41223036">
    <w:abstractNumId w:val="28"/>
  </w:num>
  <w:num w:numId="31" w16cid:durableId="1526167927">
    <w:abstractNumId w:val="9"/>
  </w:num>
  <w:num w:numId="32" w16cid:durableId="1779370202">
    <w:abstractNumId w:val="10"/>
  </w:num>
  <w:num w:numId="33" w16cid:durableId="1112552947">
    <w:abstractNumId w:val="25"/>
  </w:num>
  <w:num w:numId="34" w16cid:durableId="671639819">
    <w:abstractNumId w:val="15"/>
  </w:num>
  <w:num w:numId="35" w16cid:durableId="121653290">
    <w:abstractNumId w:val="7"/>
  </w:num>
  <w:num w:numId="36" w16cid:durableId="17860011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3C11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17A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0F8"/>
    <w:rsid w:val="000D675E"/>
    <w:rsid w:val="000D6CFC"/>
    <w:rsid w:val="000D6F0A"/>
    <w:rsid w:val="000E0DFE"/>
    <w:rsid w:val="000E1ED0"/>
    <w:rsid w:val="000E443D"/>
    <w:rsid w:val="000E510A"/>
    <w:rsid w:val="000E5283"/>
    <w:rsid w:val="000E537B"/>
    <w:rsid w:val="000E57D0"/>
    <w:rsid w:val="000E5FD1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0DE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4C73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3DE9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956"/>
    <w:rsid w:val="0035406D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22D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21E9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6C93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28CD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672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3DE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04B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C29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374F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3BCF"/>
    <w:rsid w:val="0065437A"/>
    <w:rsid w:val="00654610"/>
    <w:rsid w:val="0065505B"/>
    <w:rsid w:val="00655803"/>
    <w:rsid w:val="006576B9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3324"/>
    <w:rsid w:val="0067393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09"/>
    <w:rsid w:val="006D6D26"/>
    <w:rsid w:val="006D783D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389C"/>
    <w:rsid w:val="0070453D"/>
    <w:rsid w:val="00704FE4"/>
    <w:rsid w:val="00705E24"/>
    <w:rsid w:val="0070646B"/>
    <w:rsid w:val="00711778"/>
    <w:rsid w:val="00711B4A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2D57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D99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2CF9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2FAE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CEF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4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0D1D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3FA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4E56"/>
    <w:rsid w:val="0099573A"/>
    <w:rsid w:val="00996516"/>
    <w:rsid w:val="0099652D"/>
    <w:rsid w:val="00996A8F"/>
    <w:rsid w:val="009972DC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3BE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2569"/>
    <w:rsid w:val="009F35C7"/>
    <w:rsid w:val="009F386E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558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7794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4B01"/>
    <w:rsid w:val="00AD7736"/>
    <w:rsid w:val="00AD7B67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5D7"/>
    <w:rsid w:val="00B3388E"/>
    <w:rsid w:val="00B33E10"/>
    <w:rsid w:val="00B342D4"/>
    <w:rsid w:val="00B36673"/>
    <w:rsid w:val="00B36773"/>
    <w:rsid w:val="00B3724D"/>
    <w:rsid w:val="00B4013B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A7F3F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0F24"/>
    <w:rsid w:val="00C514A6"/>
    <w:rsid w:val="00C52D94"/>
    <w:rsid w:val="00C5449E"/>
    <w:rsid w:val="00C54A94"/>
    <w:rsid w:val="00C54CD4"/>
    <w:rsid w:val="00C553D6"/>
    <w:rsid w:val="00C56B2C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9B8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4D6"/>
    <w:rsid w:val="00E97AD5"/>
    <w:rsid w:val="00E97F3B"/>
    <w:rsid w:val="00EA0098"/>
    <w:rsid w:val="00EA1111"/>
    <w:rsid w:val="00EA14DD"/>
    <w:rsid w:val="00EA211B"/>
    <w:rsid w:val="00EA213B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0F75"/>
    <w:rsid w:val="00F81E2E"/>
    <w:rsid w:val="00F826BF"/>
    <w:rsid w:val="00F8376E"/>
    <w:rsid w:val="00F83E17"/>
    <w:rsid w:val="00F855A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1C9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5E2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77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277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Zhixun Tang</cp:lastModifiedBy>
  <cp:revision>4</cp:revision>
  <cp:lastPrinted>2019-04-25T01:09:00Z</cp:lastPrinted>
  <dcterms:created xsi:type="dcterms:W3CDTF">2025-11-21T00:20:00Z</dcterms:created>
  <dcterms:modified xsi:type="dcterms:W3CDTF">2025-11-21T15:22:00Z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GrammarlyDocumentId">
    <vt:lpwstr>8770faf1-7417-4304-8c5f-a305c6d02280</vt:lpwstr>
  </property>
</Properties>
</file>